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C6C" w:rsidRDefault="00916C6C" w:rsidP="009A4B00">
      <w:pPr>
        <w:pStyle w:val="NoSpacing"/>
        <w:jc w:val="center"/>
        <w:rPr>
          <w:rFonts w:ascii="Times New Roman" w:hAnsi="Times New Roman"/>
          <w:sz w:val="24"/>
        </w:rPr>
      </w:pPr>
    </w:p>
    <w:p w:rsidR="00916C6C" w:rsidRPr="000F2CAD" w:rsidRDefault="00916C6C" w:rsidP="009A4B00">
      <w:pPr>
        <w:pStyle w:val="NoSpacing"/>
        <w:jc w:val="center"/>
        <w:rPr>
          <w:rFonts w:ascii="Times New Roman" w:hAnsi="Times New Roman"/>
          <w:sz w:val="24"/>
        </w:rPr>
      </w:pPr>
    </w:p>
    <w:p w:rsidR="00916C6C" w:rsidRPr="008C752C" w:rsidRDefault="00916C6C" w:rsidP="008C752C">
      <w:pPr>
        <w:pStyle w:val="NoSpacing"/>
        <w:jc w:val="center"/>
        <w:rPr>
          <w:rFonts w:ascii="Times New Roman" w:hAnsi="Times New Roman"/>
          <w:sz w:val="40"/>
          <w:lang w:val="ru-RU"/>
        </w:rPr>
      </w:pPr>
      <w:r>
        <w:rPr>
          <w:rFonts w:ascii="Algerian" w:hAnsi="Algerian"/>
          <w:sz w:val="40"/>
        </w:rPr>
        <w:t>hikmatli so’zlar</w:t>
      </w:r>
    </w:p>
    <w:p w:rsidR="00916C6C" w:rsidRDefault="00916C6C" w:rsidP="009A4B00">
      <w:pPr>
        <w:pStyle w:val="NoSpacing"/>
        <w:rPr>
          <w:rFonts w:ascii="Algerian" w:hAnsi="Algerian"/>
          <w:sz w:val="20"/>
          <w:szCs w:val="20"/>
        </w:rPr>
      </w:pPr>
    </w:p>
    <w:p w:rsidR="00916C6C" w:rsidRPr="0094507B" w:rsidRDefault="00916C6C" w:rsidP="009A4B00">
      <w:pPr>
        <w:pStyle w:val="NoSpacing"/>
        <w:rPr>
          <w:rFonts w:ascii="Algerian" w:hAnsi="Algerian"/>
          <w:szCs w:val="20"/>
        </w:rPr>
      </w:pPr>
    </w:p>
    <w:p w:rsidR="00916C6C" w:rsidRPr="0094507B" w:rsidRDefault="00916C6C" w:rsidP="000F2CAD">
      <w:pPr>
        <w:pStyle w:val="NoSpacing"/>
        <w:ind w:left="2160"/>
        <w:rPr>
          <w:rFonts w:ascii="Times New Roman" w:hAnsi="Times New Roman"/>
          <w:sz w:val="40"/>
        </w:rPr>
      </w:pPr>
      <w:r w:rsidRPr="0094507B">
        <w:rPr>
          <w:rFonts w:ascii="Times New Roman" w:hAnsi="Times New Roman"/>
          <w:sz w:val="40"/>
        </w:rPr>
        <w:t xml:space="preserve">   1. Umrni zoye etma, mehnat qil,</w:t>
      </w:r>
      <w:r w:rsidRPr="0094507B">
        <w:rPr>
          <w:rFonts w:ascii="Times New Roman" w:hAnsi="Times New Roman"/>
          <w:sz w:val="40"/>
        </w:rPr>
        <w:br/>
        <w:t xml:space="preserve">   Mehnatni saodating kaliti bil.</w:t>
      </w:r>
    </w:p>
    <w:p w:rsidR="00916C6C" w:rsidRPr="0094507B" w:rsidRDefault="00916C6C" w:rsidP="009A4B00">
      <w:pPr>
        <w:pStyle w:val="NoSpacing"/>
        <w:rPr>
          <w:rFonts w:ascii="Times New Roman" w:hAnsi="Times New Roman"/>
          <w:sz w:val="40"/>
        </w:rPr>
      </w:pPr>
    </w:p>
    <w:p w:rsidR="00916C6C" w:rsidRPr="0094507B" w:rsidRDefault="00916C6C" w:rsidP="000F2CAD">
      <w:pPr>
        <w:pStyle w:val="NoSpacing"/>
        <w:ind w:left="2160"/>
        <w:rPr>
          <w:rFonts w:ascii="Times New Roman" w:hAnsi="Times New Roman"/>
          <w:sz w:val="40"/>
        </w:rPr>
      </w:pPr>
      <w:r w:rsidRPr="0094507B">
        <w:rPr>
          <w:rFonts w:ascii="Times New Roman" w:hAnsi="Times New Roman"/>
          <w:sz w:val="40"/>
        </w:rPr>
        <w:t xml:space="preserve">   2. Donau dur so’zini afsona bil,</w:t>
      </w:r>
      <w:r w:rsidRPr="0094507B">
        <w:rPr>
          <w:rFonts w:ascii="Times New Roman" w:hAnsi="Times New Roman"/>
          <w:sz w:val="40"/>
        </w:rPr>
        <w:br/>
        <w:t xml:space="preserve">   So’zni jahon bahrida durdona bil.</w:t>
      </w:r>
    </w:p>
    <w:p w:rsidR="00916C6C" w:rsidRPr="0094507B" w:rsidRDefault="00916C6C" w:rsidP="009A4B00">
      <w:pPr>
        <w:pStyle w:val="NoSpacing"/>
        <w:rPr>
          <w:rFonts w:ascii="Times New Roman" w:hAnsi="Times New Roman"/>
          <w:sz w:val="40"/>
        </w:rPr>
      </w:pPr>
    </w:p>
    <w:p w:rsidR="00916C6C" w:rsidRPr="0094507B" w:rsidRDefault="00916C6C" w:rsidP="000F2CAD">
      <w:pPr>
        <w:pStyle w:val="NoSpacing"/>
        <w:ind w:left="2160"/>
        <w:rPr>
          <w:rFonts w:ascii="Times New Roman" w:hAnsi="Times New Roman"/>
          <w:sz w:val="40"/>
        </w:rPr>
      </w:pPr>
      <w:r w:rsidRPr="0094507B">
        <w:rPr>
          <w:rFonts w:ascii="Times New Roman" w:hAnsi="Times New Roman"/>
          <w:sz w:val="40"/>
        </w:rPr>
        <w:t xml:space="preserve">   3. Boshni fido qilg’il ato boshig’a,</w:t>
      </w:r>
      <w:r w:rsidRPr="0094507B">
        <w:rPr>
          <w:rFonts w:ascii="Times New Roman" w:hAnsi="Times New Roman"/>
          <w:sz w:val="40"/>
        </w:rPr>
        <w:br/>
        <w:t xml:space="preserve">   Jismni qil sadqa ano qoshig’a.</w:t>
      </w:r>
      <w:r w:rsidRPr="0094507B">
        <w:rPr>
          <w:rFonts w:ascii="Times New Roman" w:hAnsi="Times New Roman"/>
          <w:sz w:val="40"/>
        </w:rPr>
        <w:br/>
        <w:t xml:space="preserve">   </w:t>
      </w:r>
    </w:p>
    <w:p w:rsidR="00916C6C" w:rsidRPr="0094507B" w:rsidRDefault="00916C6C" w:rsidP="000F2CAD">
      <w:pPr>
        <w:pStyle w:val="NoSpacing"/>
        <w:ind w:left="2160"/>
        <w:rPr>
          <w:rFonts w:ascii="Times New Roman" w:hAnsi="Times New Roman"/>
          <w:sz w:val="40"/>
        </w:rPr>
      </w:pPr>
      <w:r w:rsidRPr="0094507B">
        <w:rPr>
          <w:rFonts w:ascii="Times New Roman" w:hAnsi="Times New Roman"/>
          <w:sz w:val="40"/>
        </w:rPr>
        <w:t xml:space="preserve">   Tun-kuningga aylagali nur fosh,</w:t>
      </w:r>
      <w:r w:rsidRPr="0094507B">
        <w:rPr>
          <w:rFonts w:ascii="Times New Roman" w:hAnsi="Times New Roman"/>
          <w:sz w:val="40"/>
        </w:rPr>
        <w:br/>
        <w:t xml:space="preserve">   Birisin oy ayla, birisin quyosh.</w:t>
      </w:r>
    </w:p>
    <w:p w:rsidR="00916C6C" w:rsidRPr="0094507B" w:rsidRDefault="00916C6C" w:rsidP="009A4B00">
      <w:pPr>
        <w:pStyle w:val="NoSpacing"/>
        <w:rPr>
          <w:rFonts w:ascii="Times New Roman" w:hAnsi="Times New Roman"/>
          <w:sz w:val="40"/>
        </w:rPr>
      </w:pPr>
    </w:p>
    <w:p w:rsidR="00916C6C" w:rsidRPr="0094507B" w:rsidRDefault="00916C6C" w:rsidP="000F2CAD">
      <w:pPr>
        <w:pStyle w:val="NoSpacing"/>
        <w:ind w:left="2160"/>
        <w:rPr>
          <w:rFonts w:ascii="Times New Roman" w:hAnsi="Times New Roman"/>
          <w:sz w:val="40"/>
        </w:rPr>
      </w:pPr>
      <w:r w:rsidRPr="0094507B">
        <w:rPr>
          <w:rFonts w:ascii="Times New Roman" w:hAnsi="Times New Roman"/>
          <w:sz w:val="40"/>
        </w:rPr>
        <w:t xml:space="preserve">   4. Haq yo’linda kim senga bir harf o’qitdi ranj ila,</w:t>
      </w:r>
      <w:r w:rsidRPr="0094507B">
        <w:rPr>
          <w:rFonts w:ascii="Times New Roman" w:hAnsi="Times New Roman"/>
          <w:sz w:val="40"/>
        </w:rPr>
        <w:br/>
        <w:t xml:space="preserve">   Aylamak oson emas haqqin ado ming ganj ila.</w:t>
      </w:r>
    </w:p>
    <w:p w:rsidR="00916C6C" w:rsidRPr="0094507B" w:rsidRDefault="00916C6C" w:rsidP="009A4B00">
      <w:pPr>
        <w:pStyle w:val="NoSpacing"/>
        <w:rPr>
          <w:rFonts w:ascii="Times New Roman" w:hAnsi="Times New Roman"/>
          <w:sz w:val="40"/>
        </w:rPr>
      </w:pPr>
    </w:p>
    <w:p w:rsidR="00916C6C" w:rsidRPr="0094507B" w:rsidRDefault="00916C6C" w:rsidP="000F2CAD">
      <w:pPr>
        <w:pStyle w:val="NoSpacing"/>
        <w:ind w:left="2160"/>
        <w:rPr>
          <w:rFonts w:ascii="Times New Roman" w:hAnsi="Times New Roman"/>
          <w:sz w:val="40"/>
        </w:rPr>
      </w:pPr>
      <w:r w:rsidRPr="0094507B">
        <w:rPr>
          <w:rFonts w:ascii="Times New Roman" w:hAnsi="Times New Roman"/>
          <w:sz w:val="40"/>
        </w:rPr>
        <w:t xml:space="preserve">   5. Qil yaxshiligu demakni doxil qilma,</w:t>
      </w:r>
      <w:r w:rsidRPr="0094507B">
        <w:rPr>
          <w:rFonts w:ascii="Times New Roman" w:hAnsi="Times New Roman"/>
          <w:sz w:val="40"/>
        </w:rPr>
        <w:br/>
        <w:t xml:space="preserve">   Mehnat bila yaxshilikni botil qilma.</w:t>
      </w:r>
    </w:p>
    <w:p w:rsidR="00916C6C" w:rsidRPr="0094507B" w:rsidRDefault="00916C6C" w:rsidP="009A4B00">
      <w:pPr>
        <w:pStyle w:val="NoSpacing"/>
        <w:rPr>
          <w:rFonts w:ascii="Times New Roman" w:hAnsi="Times New Roman"/>
          <w:sz w:val="40"/>
        </w:rPr>
      </w:pPr>
    </w:p>
    <w:p w:rsidR="00916C6C" w:rsidRPr="0094507B" w:rsidRDefault="00916C6C" w:rsidP="000F2CAD">
      <w:pPr>
        <w:pStyle w:val="NoSpacing"/>
        <w:ind w:left="2160"/>
        <w:rPr>
          <w:rFonts w:ascii="Times New Roman" w:hAnsi="Times New Roman"/>
          <w:sz w:val="40"/>
        </w:rPr>
      </w:pPr>
      <w:r w:rsidRPr="0094507B">
        <w:rPr>
          <w:rFonts w:ascii="Times New Roman" w:hAnsi="Times New Roman"/>
          <w:sz w:val="40"/>
        </w:rPr>
        <w:t xml:space="preserve">    6. Ilm Navoiy , senga maqsud bil,</w:t>
      </w:r>
      <w:r w:rsidRPr="0094507B">
        <w:rPr>
          <w:rFonts w:ascii="Times New Roman" w:hAnsi="Times New Roman"/>
          <w:sz w:val="40"/>
        </w:rPr>
        <w:br/>
        <w:t xml:space="preserve">    Endikim ilm oldi, amal aylagil.</w:t>
      </w:r>
    </w:p>
    <w:p w:rsidR="00916C6C" w:rsidRDefault="00916C6C"/>
    <w:sectPr w:rsidR="00916C6C" w:rsidSect="009A4B00">
      <w:pgSz w:w="12240" w:h="15840"/>
      <w:pgMar w:top="567" w:right="851" w:bottom="567" w:left="851" w:header="709" w:footer="709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4B00"/>
    <w:rsid w:val="000F2CAD"/>
    <w:rsid w:val="004C442D"/>
    <w:rsid w:val="006A6C75"/>
    <w:rsid w:val="00710ABA"/>
    <w:rsid w:val="008C752C"/>
    <w:rsid w:val="00916C6C"/>
    <w:rsid w:val="009367A6"/>
    <w:rsid w:val="0094507B"/>
    <w:rsid w:val="009A4B00"/>
    <w:rsid w:val="00AE3BD5"/>
    <w:rsid w:val="00DB1695"/>
    <w:rsid w:val="00E07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7A6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9A4B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99"/>
    <w:qFormat/>
    <w:rsid w:val="009A4B00"/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86</Words>
  <Characters>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2011-02-03T04:18:00Z</dcterms:created>
  <dcterms:modified xsi:type="dcterms:W3CDTF">2011-02-21T08:19:00Z</dcterms:modified>
</cp:coreProperties>
</file>